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77777777" w:rsidR="00115868" w:rsidRPr="00E47539" w:rsidRDefault="00115868" w:rsidP="00115868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Parties</w:t>
      </w:r>
    </w:p>
    <w:p w14:paraId="1802B73F" w14:textId="77777777" w:rsidR="00115868" w:rsidRPr="00D70E7D" w:rsidRDefault="00115868" w:rsidP="00115868">
      <w:pPr>
        <w:tabs>
          <w:tab w:val="left" w:pos="1170"/>
        </w:tabs>
      </w:pPr>
      <w:r w:rsidRPr="00D70E7D">
        <w:tab/>
      </w:r>
      <w:r w:rsidRPr="00D70E7D">
        <w:tab/>
      </w:r>
    </w:p>
    <w:p w14:paraId="3B3C9E3D" w14:textId="404F1BAF" w:rsidR="00115868" w:rsidRPr="00281EE0" w:rsidRDefault="00115868" w:rsidP="00115868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 xml:space="preserve">Therese Harris, </w:t>
      </w:r>
      <w:r w:rsidR="00106EF6">
        <w:rPr>
          <w:bCs/>
        </w:rPr>
        <w:t xml:space="preserve">Director, </w:t>
      </w:r>
      <w:r w:rsidRPr="00E47539">
        <w:rPr>
          <w:bCs/>
        </w:rPr>
        <w:t>Infrastructure Division</w:t>
      </w:r>
      <w:r>
        <w:rPr>
          <w:b/>
        </w:rPr>
        <w:t xml:space="preserve"> </w:t>
      </w:r>
    </w:p>
    <w:p w14:paraId="1F8F6666" w14:textId="77777777" w:rsidR="00115868" w:rsidRPr="00281EE0" w:rsidRDefault="00115868" w:rsidP="00115868">
      <w:pPr>
        <w:tabs>
          <w:tab w:val="left" w:pos="1170"/>
        </w:tabs>
      </w:pPr>
      <w:r w:rsidRPr="00281EE0">
        <w:tab/>
      </w:r>
      <w:r w:rsidRPr="00281EE0">
        <w:tab/>
      </w:r>
    </w:p>
    <w:p w14:paraId="5B582188" w14:textId="7653E1CF" w:rsidR="00115868" w:rsidRPr="00E47539" w:rsidRDefault="00115868" w:rsidP="00115868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="00263D47" w:rsidRPr="00263D47">
        <w:rPr>
          <w:bCs/>
        </w:rPr>
        <w:t>November 9</w:t>
      </w:r>
      <w:r w:rsidRPr="00115868">
        <w:rPr>
          <w:bCs/>
        </w:rPr>
        <w:t>, 2022</w:t>
      </w:r>
      <w:r w:rsidRPr="00E47539">
        <w:rPr>
          <w:bCs/>
        </w:rPr>
        <w:br/>
      </w:r>
    </w:p>
    <w:p w14:paraId="5F0B4D60" w14:textId="2F6B812C" w:rsidR="00115868" w:rsidRPr="00492BCD" w:rsidRDefault="00115868" w:rsidP="00115868">
      <w:pPr>
        <w:ind w:left="1440" w:right="-450" w:hanging="1440"/>
        <w:rPr>
          <w:bCs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="00492BCD" w:rsidRPr="00492BCD">
        <w:rPr>
          <w:bCs/>
        </w:rPr>
        <w:t>Statewide Energy Efficiency Portfolio Report Program Year 2021</w:t>
      </w:r>
    </w:p>
    <w:p w14:paraId="4FA43617" w14:textId="77777777" w:rsidR="00115868" w:rsidRPr="00E26E8A" w:rsidRDefault="00115868" w:rsidP="00115868">
      <w:pPr>
        <w:tabs>
          <w:tab w:val="left" w:pos="1170"/>
        </w:tabs>
        <w:ind w:left="1170" w:right="-450" w:hanging="1170"/>
        <w:rPr>
          <w:bCs/>
        </w:rPr>
      </w:pPr>
      <w:r w:rsidRPr="00E26E8A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0B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E26E8A">
        <w:rPr>
          <w:bCs/>
        </w:rPr>
        <w:tab/>
      </w:r>
    </w:p>
    <w:p w14:paraId="45473EE2" w14:textId="2B72881D" w:rsidR="00492BCD" w:rsidRDefault="00492BCD" w:rsidP="00492BCD">
      <w:pPr>
        <w:ind w:right="-450"/>
      </w:pPr>
      <w:r>
        <w:t xml:space="preserve">Attached is the final </w:t>
      </w:r>
      <w:r w:rsidRPr="00492BCD">
        <w:rPr>
          <w:bCs/>
        </w:rPr>
        <w:t>Statewide Energy Efficiency Portfolio Report Program Year 2021</w:t>
      </w:r>
      <w:r>
        <w:rPr>
          <w:bCs/>
        </w:rPr>
        <w:t xml:space="preserve"> </w:t>
      </w:r>
      <w:r>
        <w:t xml:space="preserve">and the summary document, 2021 Energy Efficiency Accomplishments. </w:t>
      </w:r>
    </w:p>
    <w:p w14:paraId="0A5A08D4" w14:textId="3C7545D0" w:rsidR="00263D47" w:rsidRDefault="00263D47" w:rsidP="00263D47">
      <w:pPr>
        <w:keepNext/>
        <w:jc w:val="both"/>
      </w:pPr>
    </w:p>
    <w:p w14:paraId="44AB8E75" w14:textId="77777777" w:rsidR="00263D47" w:rsidRDefault="00263D47" w:rsidP="00263D47">
      <w:pPr>
        <w:pStyle w:val="PlainText"/>
        <w:jc w:val="both"/>
        <w:rPr>
          <w:rFonts w:ascii="Times New Roman" w:hAnsi="Times New Roman" w:cs="Times New Roman"/>
        </w:rPr>
      </w:pPr>
    </w:p>
    <w:sectPr w:rsidR="00263D4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5" w:dyaOrig="238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fillcolor="window">
          <v:imagedata r:id="rId1" o:title=""/>
        </v:shape>
        <o:OLEObject Type="Embed" ProgID="MSDraw" ShapeID="_x0000_i1025" DrawAspect="Content" ObjectID="_1729510514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65"/>
    <w:multiLevelType w:val="hybridMultilevel"/>
    <w:tmpl w:val="CE94B3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52A22"/>
    <w:rsid w:val="00054249"/>
    <w:rsid w:val="00081D53"/>
    <w:rsid w:val="000A4384"/>
    <w:rsid w:val="000C7B58"/>
    <w:rsid w:val="00106EF6"/>
    <w:rsid w:val="00115868"/>
    <w:rsid w:val="001C60C2"/>
    <w:rsid w:val="00210A67"/>
    <w:rsid w:val="00263D47"/>
    <w:rsid w:val="00266D3A"/>
    <w:rsid w:val="002826D4"/>
    <w:rsid w:val="002A460E"/>
    <w:rsid w:val="002B5F2A"/>
    <w:rsid w:val="002C6B71"/>
    <w:rsid w:val="002C7323"/>
    <w:rsid w:val="002F4A6E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22640"/>
    <w:rsid w:val="00467443"/>
    <w:rsid w:val="00492BCD"/>
    <w:rsid w:val="004F132B"/>
    <w:rsid w:val="00567656"/>
    <w:rsid w:val="0057420A"/>
    <w:rsid w:val="00580FCC"/>
    <w:rsid w:val="00591646"/>
    <w:rsid w:val="005D2379"/>
    <w:rsid w:val="0068564C"/>
    <w:rsid w:val="006856A5"/>
    <w:rsid w:val="006B63C8"/>
    <w:rsid w:val="0074595D"/>
    <w:rsid w:val="00756666"/>
    <w:rsid w:val="00783E18"/>
    <w:rsid w:val="00787F8C"/>
    <w:rsid w:val="008143E2"/>
    <w:rsid w:val="008348B5"/>
    <w:rsid w:val="008732BB"/>
    <w:rsid w:val="00890720"/>
    <w:rsid w:val="008A637F"/>
    <w:rsid w:val="008B3606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45C28"/>
    <w:rsid w:val="00B47B3A"/>
    <w:rsid w:val="00B56CBB"/>
    <w:rsid w:val="00B65457"/>
    <w:rsid w:val="00B677AD"/>
    <w:rsid w:val="00BA4B36"/>
    <w:rsid w:val="00BD7607"/>
    <w:rsid w:val="00BE64C1"/>
    <w:rsid w:val="00C20E30"/>
    <w:rsid w:val="00C33515"/>
    <w:rsid w:val="00C3714F"/>
    <w:rsid w:val="00C52BE6"/>
    <w:rsid w:val="00C6276B"/>
    <w:rsid w:val="00C71532"/>
    <w:rsid w:val="00C93E4A"/>
    <w:rsid w:val="00CB24AC"/>
    <w:rsid w:val="00CE2889"/>
    <w:rsid w:val="00CF6ECF"/>
    <w:rsid w:val="00D239E0"/>
    <w:rsid w:val="00D840EE"/>
    <w:rsid w:val="00D90769"/>
    <w:rsid w:val="00D96923"/>
    <w:rsid w:val="00DC43CA"/>
    <w:rsid w:val="00DE78BA"/>
    <w:rsid w:val="00E26D70"/>
    <w:rsid w:val="00E26E8A"/>
    <w:rsid w:val="00E30FA8"/>
    <w:rsid w:val="00E74285"/>
    <w:rsid w:val="00E83210"/>
    <w:rsid w:val="00EA3A3B"/>
    <w:rsid w:val="00EB4A8F"/>
    <w:rsid w:val="00EE430E"/>
    <w:rsid w:val="00F205E0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26E8A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840EE"/>
    <w:rPr>
      <w:color w:val="800080" w:themeColor="followedHyperlink"/>
      <w:u w:val="single"/>
    </w:rPr>
  </w:style>
  <w:style w:type="table" w:styleId="PlainTable1">
    <w:name w:val="Plain Table 1"/>
    <w:basedOn w:val="TableNormal"/>
    <w:uiPriority w:val="41"/>
    <w:rsid w:val="00D840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53</Words>
  <Characters>305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2022-11-09T20:48:00Z</dcterms:created>
  <dcterms:modified xsi:type="dcterms:W3CDTF">2022-11-09T20:48:00Z</dcterms:modified>
</cp:coreProperties>
</file>